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848C1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D472BD" w:rsidRPr="00D472B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Ρύγχη </w:t>
            </w:r>
            <w:proofErr w:type="spellStart"/>
            <w:r w:rsidR="00D472BD" w:rsidRPr="00D472B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πιπεττών</w:t>
            </w:r>
            <w:proofErr w:type="spellEnd"/>
            <w:r w:rsidR="00D472BD" w:rsidRPr="00D472B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100-1000µl / </w:t>
            </w:r>
            <w:proofErr w:type="spellStart"/>
            <w:r w:rsidR="00D472BD" w:rsidRPr="00D472B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blue</w:t>
            </w:r>
            <w:proofErr w:type="spellEnd"/>
            <w:r w:rsidR="00D472BD" w:rsidRPr="00D472B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χωρίς φ</w:t>
            </w:r>
            <w:r w:rsidR="00D472B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ί</w:t>
            </w:r>
            <w:r w:rsidR="00D472BD" w:rsidRPr="00D472B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λτρο, συσκευασία 1000 </w:t>
            </w:r>
            <w:proofErr w:type="spellStart"/>
            <w:r w:rsidR="00D472BD" w:rsidRPr="00D472B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τμχ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D472BD" w:rsidP="001268F7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472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κατασκευάζονται από 100% </w:t>
            </w:r>
            <w:proofErr w:type="spellStart"/>
            <w:r w:rsidRPr="00D472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virgin</w:t>
            </w:r>
            <w:proofErr w:type="spellEnd"/>
            <w:r w:rsidRPr="00D472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πολυπροπυλένιο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29668C" w:rsidTr="002B102A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D472BD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472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όγκου: 100-1000μL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2966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966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4E5B1A" w:rsidTr="00A12D11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D472BD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472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Κατάλληλα για γενική εργαστηριακή χρήση σε εφαρμογές μεταφοράς υγρών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8D329F" w:rsidRPr="008D329F" w:rsidRDefault="004E5B1A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D472BD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472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 φιλτραρισμένα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D472BD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472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 αποστειρωμένη συσκευασία σε επιλογή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F3A94" w:rsidRPr="006E54CE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F3A94" w:rsidRPr="008D329F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F3A94" w:rsidRPr="00AB650B" w:rsidRDefault="00D472BD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D472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Bulk</w:t>
            </w:r>
            <w:proofErr w:type="spellEnd"/>
            <w:r w:rsidRPr="00D472B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1000 τεμαχίων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F3A94" w:rsidRPr="00B63246" w:rsidRDefault="006E54C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F3A94" w:rsidRPr="008D329F" w:rsidRDefault="001F3A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E848C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7B37F6" w:rsidRDefault="00EF18A1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268F7"/>
    <w:rsid w:val="001F3A94"/>
    <w:rsid w:val="0024151E"/>
    <w:rsid w:val="002429ED"/>
    <w:rsid w:val="00242FD6"/>
    <w:rsid w:val="0029668C"/>
    <w:rsid w:val="002A5F00"/>
    <w:rsid w:val="002B102A"/>
    <w:rsid w:val="002C5B52"/>
    <w:rsid w:val="003A0BEA"/>
    <w:rsid w:val="004E5B1A"/>
    <w:rsid w:val="005F26FE"/>
    <w:rsid w:val="006D58EC"/>
    <w:rsid w:val="006E54CE"/>
    <w:rsid w:val="00796921"/>
    <w:rsid w:val="007B37F6"/>
    <w:rsid w:val="007C3968"/>
    <w:rsid w:val="008D329F"/>
    <w:rsid w:val="009A6F68"/>
    <w:rsid w:val="009F37FE"/>
    <w:rsid w:val="00A12D11"/>
    <w:rsid w:val="00A83C08"/>
    <w:rsid w:val="00AA0AF8"/>
    <w:rsid w:val="00AB650B"/>
    <w:rsid w:val="00B56492"/>
    <w:rsid w:val="00B63246"/>
    <w:rsid w:val="00B636F9"/>
    <w:rsid w:val="00BE4461"/>
    <w:rsid w:val="00D43DFD"/>
    <w:rsid w:val="00D472BD"/>
    <w:rsid w:val="00E848C1"/>
    <w:rsid w:val="00EA6066"/>
    <w:rsid w:val="00EF18A1"/>
    <w:rsid w:val="00F11EF2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E24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67</TotalTime>
  <Pages>1</Pages>
  <Words>80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41</cp:revision>
  <dcterms:created xsi:type="dcterms:W3CDTF">2025-04-09T12:40:00Z</dcterms:created>
  <dcterms:modified xsi:type="dcterms:W3CDTF">2025-11-20T20:05:00Z</dcterms:modified>
</cp:coreProperties>
</file>